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A114B" w14:textId="77777777" w:rsidR="00261290" w:rsidRPr="00F74B8B" w:rsidRDefault="00261290" w:rsidP="0026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72A62B5B" w14:textId="77777777" w:rsidR="00261290" w:rsidRDefault="00261290" w:rsidP="00261290"/>
    <w:p w14:paraId="74BF6958" w14:textId="0E9B167E" w:rsidR="00136B5C" w:rsidRDefault="00136B5C" w:rsidP="00136B5C">
      <w:pPr>
        <w:rPr>
          <w:rFonts w:cs="Calibri"/>
          <w:i/>
          <w:sz w:val="20"/>
          <w:szCs w:val="20"/>
        </w:rPr>
      </w:pPr>
      <w:r>
        <w:rPr>
          <w:b/>
        </w:rPr>
        <w:t xml:space="preserve">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</w:t>
      </w:r>
      <w:r w:rsidR="009C1834">
        <w:rPr>
          <w:rFonts w:cs="Calibri"/>
          <w:i/>
          <w:sz w:val="20"/>
          <w:szCs w:val="20"/>
        </w:rPr>
        <w:t xml:space="preserve"> oziroma številke sklopov</w:t>
      </w:r>
      <w:r>
        <w:rPr>
          <w:rFonts w:cs="Calibri"/>
          <w:i/>
          <w:sz w:val="20"/>
          <w:szCs w:val="20"/>
        </w:rPr>
        <w:t>/</w:t>
      </w:r>
    </w:p>
    <w:p w14:paraId="6BDA3C57" w14:textId="3D11FCDA" w:rsidR="00261290" w:rsidRPr="00AC42B0" w:rsidRDefault="00261290" w:rsidP="00261290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E49C03B" w14:textId="77777777" w:rsidR="00261290" w:rsidRDefault="00261290" w:rsidP="00261290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5E605D31" w14:textId="73EF6275" w:rsidR="00261290" w:rsidRPr="00EF3B1C" w:rsidRDefault="00261290" w:rsidP="00C22DDF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="00C22DDF">
        <w:tab/>
      </w:r>
    </w:p>
    <w:p w14:paraId="31E3FEC3" w14:textId="77777777" w:rsidR="00261290" w:rsidRPr="00EF3B1C" w:rsidRDefault="00261290" w:rsidP="00261290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12B15024" w14:textId="77777777" w:rsidR="00261290" w:rsidRPr="0088662B" w:rsidRDefault="00261290" w:rsidP="00261290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799970C0" w14:textId="77777777" w:rsidR="00850852" w:rsidRDefault="00850852" w:rsidP="005E654D"/>
    <w:p w14:paraId="375C2BA0" w14:textId="5BD566A1" w:rsidR="00261290" w:rsidRDefault="00261290" w:rsidP="005E654D">
      <w:r w:rsidRPr="00AC42B0">
        <w:t xml:space="preserve">Na podlagi četrte alineje drugega odstavka 94. člena ZJN-3 zahtevamo, da bo naročnik </w:t>
      </w:r>
      <w:r>
        <w:t>Ministrstvo za kohezijo in regionalni razvoj</w:t>
      </w:r>
      <w:r w:rsidRPr="00AC42B0">
        <w:t xml:space="preserve"> za javno naročilo</w:t>
      </w:r>
      <w:r>
        <w:t xml:space="preserve"> z oznako JN </w:t>
      </w:r>
      <w:r w:rsidR="0007256B">
        <w:t>3</w:t>
      </w:r>
      <w:r>
        <w:t>/202</w:t>
      </w:r>
      <w:r w:rsidR="0007256B">
        <w:t>6</w:t>
      </w:r>
      <w:r w:rsidRPr="00AC42B0">
        <w:t xml:space="preserve">, katerega predmet je </w:t>
      </w:r>
      <w:bookmarkStart w:id="0" w:name="_Hlk163205536"/>
      <w:bookmarkStart w:id="1" w:name="_Hlk163204707"/>
      <w:r w:rsidR="005E654D">
        <w:t>»</w:t>
      </w:r>
      <w:r w:rsidR="00754DD9" w:rsidRPr="00AC7072">
        <w:rPr>
          <w:i/>
          <w:iCs/>
        </w:rPr>
        <w:t>Zakup oglaševalskega prostora</w:t>
      </w:r>
      <w:r w:rsidR="005B7116">
        <w:rPr>
          <w:i/>
          <w:iCs/>
        </w:rPr>
        <w:t xml:space="preserve"> v medijih</w:t>
      </w:r>
      <w:r w:rsidR="00754DD9" w:rsidRPr="00AC7072">
        <w:rPr>
          <w:i/>
          <w:iCs/>
        </w:rPr>
        <w:t xml:space="preserve"> in storitev za potrebe izvedbe projekta EU projekt, moj projekt 202</w:t>
      </w:r>
      <w:r w:rsidR="005B7116">
        <w:rPr>
          <w:i/>
          <w:iCs/>
        </w:rPr>
        <w:t>6</w:t>
      </w:r>
      <w:r w:rsidR="005E654D">
        <w:t>«</w:t>
      </w:r>
      <w:bookmarkEnd w:id="0"/>
      <w:bookmarkEnd w:id="1"/>
      <w:r w:rsidRPr="00AC42B0">
        <w:t>, 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66027BF4" w14:textId="77777777" w:rsidR="00261290" w:rsidRDefault="00261290" w:rsidP="00261290">
      <w:pPr>
        <w:jc w:val="left"/>
      </w:pPr>
    </w:p>
    <w:p w14:paraId="7C1896BB" w14:textId="5A6FFE07" w:rsidR="00850852" w:rsidRDefault="007E5F69" w:rsidP="007E5F69">
      <w:pPr>
        <w:tabs>
          <w:tab w:val="left" w:pos="1440"/>
        </w:tabs>
        <w:jc w:val="left"/>
      </w:pPr>
      <w:r>
        <w:tab/>
      </w:r>
    </w:p>
    <w:p w14:paraId="085A2FE3" w14:textId="34EA08EE" w:rsidR="00261290" w:rsidRPr="00C507D1" w:rsidRDefault="00261290" w:rsidP="00261290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="00161EAC">
        <w:rPr>
          <w:rFonts w:ascii="Arial" w:hAnsi="Arial" w:cs="Arial"/>
          <w:sz w:val="20"/>
          <w:szCs w:val="20"/>
        </w:rPr>
        <w:t xml:space="preserve"> </w:t>
      </w:r>
      <w:r w:rsidR="00161EAC" w:rsidRPr="00AC42B0">
        <w:rPr>
          <w:i/>
          <w:sz w:val="20"/>
          <w:szCs w:val="20"/>
        </w:rPr>
        <w:t xml:space="preserve">/vpiše se </w:t>
      </w:r>
      <w:r w:rsidR="00161EAC">
        <w:rPr>
          <w:i/>
          <w:sz w:val="20"/>
          <w:szCs w:val="20"/>
        </w:rPr>
        <w:t>ime in priimek</w:t>
      </w:r>
      <w:r w:rsidR="00161EAC" w:rsidRPr="00AC42B0">
        <w:rPr>
          <w:i/>
          <w:sz w:val="20"/>
          <w:szCs w:val="20"/>
        </w:rPr>
        <w:t>/</w:t>
      </w:r>
    </w:p>
    <w:p w14:paraId="06EBCEB1" w14:textId="5B121083" w:rsidR="00261290" w:rsidRPr="00C507D1" w:rsidRDefault="00261290" w:rsidP="00261290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1F650AC2" w14:textId="77777777" w:rsidR="00261290" w:rsidRDefault="00261290" w:rsidP="00261290"/>
    <w:p w14:paraId="025A7FA2" w14:textId="77777777" w:rsidR="00261290" w:rsidRPr="00DC6210" w:rsidRDefault="00261290" w:rsidP="00261290"/>
    <w:p w14:paraId="64DF2472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475CF" w14:textId="77777777" w:rsidR="003A1102" w:rsidRDefault="003A1102">
      <w:r>
        <w:separator/>
      </w:r>
    </w:p>
  </w:endnote>
  <w:endnote w:type="continuationSeparator" w:id="0">
    <w:p w14:paraId="2CDDC6A1" w14:textId="77777777" w:rsidR="003A1102" w:rsidRDefault="003A1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9F78" w14:textId="77777777" w:rsidR="00537AE6" w:rsidRDefault="00537AE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2365" w14:textId="77777777" w:rsidR="00537AE6" w:rsidRDefault="00537AE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5699D" w14:textId="77777777" w:rsidR="00537AE6" w:rsidRDefault="00537AE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CA111" w14:textId="77777777" w:rsidR="003A1102" w:rsidRDefault="003A1102">
      <w:r>
        <w:separator/>
      </w:r>
    </w:p>
  </w:footnote>
  <w:footnote w:type="continuationSeparator" w:id="0">
    <w:p w14:paraId="1D726DF8" w14:textId="77777777" w:rsidR="003A1102" w:rsidRDefault="003A1102">
      <w:r>
        <w:continuationSeparator/>
      </w:r>
    </w:p>
  </w:footnote>
  <w:footnote w:id="1">
    <w:p w14:paraId="291D39A6" w14:textId="77777777" w:rsidR="00261290" w:rsidRPr="00DC6210" w:rsidRDefault="00261290" w:rsidP="00261290">
      <w:pPr>
        <w:pStyle w:val="Sprotnaopomba-besedilo"/>
        <w:rPr>
          <w:i/>
        </w:rPr>
      </w:pPr>
      <w:r w:rsidRPr="00DC6210">
        <w:rPr>
          <w:rStyle w:val="Sprotnaopomba-sklic"/>
          <w:rFonts w:eastAsia="Calibri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9908A" w14:textId="77777777" w:rsidR="00537AE6" w:rsidRDefault="00537AE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EF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6517BAAE" w14:textId="77777777" w:rsidTr="00895C8B">
      <w:trPr>
        <w:cantSplit/>
        <w:trHeight w:hRule="exact" w:val="737"/>
      </w:trPr>
      <w:tc>
        <w:tcPr>
          <w:tcW w:w="696" w:type="dxa"/>
        </w:tcPr>
        <w:p w14:paraId="5BA56A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CF534B6" wp14:editId="15F418C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FAC40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3EC4B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10E671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095D4D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F1417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DB19D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7AFB6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0A5EC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343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2A1505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19478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7D1E90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AE67EB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79922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D716E3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E95D4F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5A6192D4" w14:textId="638DC8FD" w:rsidR="00B745D6" w:rsidRPr="008F3500" w:rsidRDefault="00B745D6" w:rsidP="00537AE6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67BBCC" wp14:editId="51648BB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D8CC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C4AC540" w14:textId="3E884392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27D893B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2E2E30A9" w14:textId="674462DB" w:rsidR="00537AE6" w:rsidRDefault="00537AE6" w:rsidP="00537AE6">
    <w:pPr>
      <w:tabs>
        <w:tab w:val="left" w:pos="142"/>
        <w:tab w:val="left" w:pos="6521"/>
        <w:tab w:val="left" w:pos="7485"/>
      </w:tabs>
      <w:spacing w:after="40"/>
      <w:jc w:val="center"/>
      <w:rPr>
        <w:rFonts w:cs="Arial"/>
        <w:noProof/>
        <w:w w:val="0"/>
        <w:szCs w:val="20"/>
        <w:u w:color="000000"/>
        <w:bdr w:val="none" w:sz="0" w:space="0" w:color="000000"/>
        <w:shd w:val="clear" w:color="000000" w:fill="000000"/>
        <w:lang w:eastAsia="x-none" w:bidi="x-none"/>
      </w:rPr>
    </w:pPr>
    <w:r w:rsidRPr="00CE380A">
      <w:rPr>
        <w:rFonts w:cs="Arial"/>
        <w:noProof/>
        <w:w w:val="0"/>
        <w:szCs w:val="20"/>
        <w:u w:color="000000"/>
        <w:bdr w:val="none" w:sz="0" w:space="0" w:color="000000"/>
        <w:shd w:val="clear" w:color="000000" w:fill="000000"/>
        <w:lang w:eastAsia="x-none" w:bidi="x-none"/>
      </w:rPr>
      <w:drawing>
        <wp:inline distT="0" distB="0" distL="0" distR="0" wp14:anchorId="74297FBC" wp14:editId="2E78B1A9">
          <wp:extent cx="4352925" cy="1123950"/>
          <wp:effectExtent l="0" t="0" r="9525" b="0"/>
          <wp:docPr id="1635814159" name="Slika 2" descr="Slika, ki vsebuje besede besedilo, pisava, logotip, posnetek zaslo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Slika, ki vsebuje besede besedilo, pisava, logotip, posnetek zaslon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2925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0D9E22" w14:textId="03687473" w:rsidR="00537AE6" w:rsidRDefault="00537AE6" w:rsidP="00537AE6">
    <w:pPr>
      <w:tabs>
        <w:tab w:val="left" w:pos="142"/>
        <w:tab w:val="left" w:pos="6521"/>
        <w:tab w:val="left" w:pos="7485"/>
      </w:tabs>
      <w:spacing w:after="40"/>
      <w:jc w:val="center"/>
      <w:rPr>
        <w:rFonts w:cs="Arial"/>
        <w:noProof/>
        <w:w w:val="0"/>
        <w:szCs w:val="20"/>
        <w:u w:color="000000"/>
        <w:bdr w:val="none" w:sz="0" w:space="0" w:color="000000"/>
        <w:shd w:val="clear" w:color="000000" w:fill="000000"/>
        <w:lang w:eastAsia="x-none" w:bidi="x-none"/>
      </w:rPr>
    </w:pPr>
    <w:r w:rsidRPr="00CE380A">
      <w:rPr>
        <w:rFonts w:cs="Arial"/>
        <w:noProof/>
        <w:w w:val="0"/>
        <w:szCs w:val="20"/>
        <w:u w:color="000000"/>
        <w:bdr w:val="none" w:sz="0" w:space="0" w:color="000000"/>
        <w:shd w:val="clear" w:color="000000" w:fill="000000"/>
        <w:lang w:eastAsia="x-none" w:bidi="x-none"/>
      </w:rPr>
      <w:drawing>
        <wp:inline distT="0" distB="0" distL="0" distR="0" wp14:anchorId="771650FF" wp14:editId="675D5A92">
          <wp:extent cx="1066800" cy="381000"/>
          <wp:effectExtent l="0" t="0" r="0" b="0"/>
          <wp:docPr id="865682510" name="Slika 1" descr="Slika, ki vsebuje besede pisava, besedilo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Slika, ki vsebuje besede pisava, besedilo, grafika, grafično oblikovanje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493298" w14:textId="77777777" w:rsidR="00BC0C6F" w:rsidRDefault="00BC0C6F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652741">
    <w:abstractNumId w:val="9"/>
  </w:num>
  <w:num w:numId="2" w16cid:durableId="1449929158">
    <w:abstractNumId w:val="13"/>
  </w:num>
  <w:num w:numId="3" w16cid:durableId="1842574481">
    <w:abstractNumId w:val="0"/>
  </w:num>
  <w:num w:numId="4" w16cid:durableId="1115517992">
    <w:abstractNumId w:val="15"/>
  </w:num>
  <w:num w:numId="5" w16cid:durableId="161048486">
    <w:abstractNumId w:val="12"/>
  </w:num>
  <w:num w:numId="6" w16cid:durableId="495270728">
    <w:abstractNumId w:val="27"/>
  </w:num>
  <w:num w:numId="7" w16cid:durableId="54399006">
    <w:abstractNumId w:val="18"/>
  </w:num>
  <w:num w:numId="8" w16cid:durableId="764350630">
    <w:abstractNumId w:val="30"/>
  </w:num>
  <w:num w:numId="9" w16cid:durableId="1619146802">
    <w:abstractNumId w:val="7"/>
  </w:num>
  <w:num w:numId="10" w16cid:durableId="729815199">
    <w:abstractNumId w:val="24"/>
  </w:num>
  <w:num w:numId="11" w16cid:durableId="745032295">
    <w:abstractNumId w:val="2"/>
  </w:num>
  <w:num w:numId="12" w16cid:durableId="792476471">
    <w:abstractNumId w:val="6"/>
  </w:num>
  <w:num w:numId="13" w16cid:durableId="1849707173">
    <w:abstractNumId w:val="3"/>
  </w:num>
  <w:num w:numId="14" w16cid:durableId="847989299">
    <w:abstractNumId w:val="21"/>
  </w:num>
  <w:num w:numId="15" w16cid:durableId="862480706">
    <w:abstractNumId w:val="14"/>
  </w:num>
  <w:num w:numId="16" w16cid:durableId="1224558859">
    <w:abstractNumId w:val="1"/>
  </w:num>
  <w:num w:numId="17" w16cid:durableId="68314783">
    <w:abstractNumId w:val="23"/>
  </w:num>
  <w:num w:numId="18" w16cid:durableId="1728456993">
    <w:abstractNumId w:val="16"/>
  </w:num>
  <w:num w:numId="19" w16cid:durableId="2114739556">
    <w:abstractNumId w:val="5"/>
  </w:num>
  <w:num w:numId="20" w16cid:durableId="929385647">
    <w:abstractNumId w:val="4"/>
  </w:num>
  <w:num w:numId="21" w16cid:durableId="556206122">
    <w:abstractNumId w:val="26"/>
  </w:num>
  <w:num w:numId="22" w16cid:durableId="771319407">
    <w:abstractNumId w:val="17"/>
  </w:num>
  <w:num w:numId="23" w16cid:durableId="2008942989">
    <w:abstractNumId w:val="19"/>
  </w:num>
  <w:num w:numId="24" w16cid:durableId="668141525">
    <w:abstractNumId w:val="29"/>
  </w:num>
  <w:num w:numId="25" w16cid:durableId="2142263618">
    <w:abstractNumId w:val="20"/>
  </w:num>
  <w:num w:numId="26" w16cid:durableId="1648972715">
    <w:abstractNumId w:val="8"/>
  </w:num>
  <w:num w:numId="27" w16cid:durableId="1228373301">
    <w:abstractNumId w:val="28"/>
  </w:num>
  <w:num w:numId="28" w16cid:durableId="892348286">
    <w:abstractNumId w:val="25"/>
  </w:num>
  <w:num w:numId="29" w16cid:durableId="733699186">
    <w:abstractNumId w:val="22"/>
  </w:num>
  <w:num w:numId="30" w16cid:durableId="193269846">
    <w:abstractNumId w:val="10"/>
  </w:num>
  <w:num w:numId="31" w16cid:durableId="882780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90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256B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1754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6B5C"/>
    <w:rsid w:val="0014300A"/>
    <w:rsid w:val="00161EAC"/>
    <w:rsid w:val="0016596E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19E5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1290"/>
    <w:rsid w:val="00271CE5"/>
    <w:rsid w:val="00282020"/>
    <w:rsid w:val="00292DEE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17BC"/>
    <w:rsid w:val="00306915"/>
    <w:rsid w:val="0032481F"/>
    <w:rsid w:val="003266E1"/>
    <w:rsid w:val="0032685A"/>
    <w:rsid w:val="0033254E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1102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27656"/>
    <w:rsid w:val="00446D65"/>
    <w:rsid w:val="004479FC"/>
    <w:rsid w:val="0046396D"/>
    <w:rsid w:val="00464C2A"/>
    <w:rsid w:val="004708CD"/>
    <w:rsid w:val="00470B45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AE6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50C8"/>
    <w:rsid w:val="005A6264"/>
    <w:rsid w:val="005B35CD"/>
    <w:rsid w:val="005B3945"/>
    <w:rsid w:val="005B4663"/>
    <w:rsid w:val="005B7116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654D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5FA4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25EB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54DD9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5F69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0852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06D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252B"/>
    <w:rsid w:val="009A44E7"/>
    <w:rsid w:val="009A674F"/>
    <w:rsid w:val="009B0E0C"/>
    <w:rsid w:val="009B2262"/>
    <w:rsid w:val="009B27AA"/>
    <w:rsid w:val="009B6593"/>
    <w:rsid w:val="009C1834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C7072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B4E"/>
    <w:rsid w:val="00BB1FA0"/>
    <w:rsid w:val="00BB77B0"/>
    <w:rsid w:val="00BC0C6F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2DDF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2727D"/>
    <w:rsid w:val="00D31518"/>
    <w:rsid w:val="00D43295"/>
    <w:rsid w:val="00D451CC"/>
    <w:rsid w:val="00D477DD"/>
    <w:rsid w:val="00D53A94"/>
    <w:rsid w:val="00D56EE3"/>
    <w:rsid w:val="00D62426"/>
    <w:rsid w:val="00D629CD"/>
    <w:rsid w:val="00D77773"/>
    <w:rsid w:val="00D81184"/>
    <w:rsid w:val="00D82873"/>
    <w:rsid w:val="00D83B30"/>
    <w:rsid w:val="00D8542D"/>
    <w:rsid w:val="00D85B56"/>
    <w:rsid w:val="00D91DF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47873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975EA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F166904"/>
  <w15:docId w15:val="{2B32503F-105A-4EF4-A935-C87DBF87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61290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uiPriority w:val="99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aliases w:val="E-PVO-glava Znak"/>
    <w:link w:val="Glava"/>
    <w:uiPriority w:val="99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05%20Obrazec%20Soglasje%20podizvajalca%20za%20neposredna%20pla&#269;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Obrazec Soglasje podizvajalca za neposredna plačila</Template>
  <TotalTime>10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1047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63</cp:revision>
  <cp:lastPrinted>2014-11-11T11:21:00Z</cp:lastPrinted>
  <dcterms:created xsi:type="dcterms:W3CDTF">2023-07-14T10:35:00Z</dcterms:created>
  <dcterms:modified xsi:type="dcterms:W3CDTF">2026-03-12T14:37:00Z</dcterms:modified>
</cp:coreProperties>
</file>